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2E3E2" w14:textId="7322806E" w:rsidR="00BA00AB" w:rsidRDefault="003E13E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Peter PHONTE</w:t>
      </w:r>
      <w:r>
        <w:rPr>
          <w:rFonts w:cs="Times New Roman"/>
          <w:szCs w:val="24"/>
        </w:rPr>
        <w:t xml:space="preserve">       (fl.1444)</w:t>
      </w:r>
    </w:p>
    <w:p w14:paraId="337CEC5E" w14:textId="5B5DD800" w:rsidR="003E13E5" w:rsidRDefault="003E13E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Guernsey. From St.Nicholas’ Priory, Exeter.</w:t>
      </w:r>
    </w:p>
    <w:p w14:paraId="53762E12" w14:textId="77777777" w:rsidR="003E13E5" w:rsidRDefault="003E13E5" w:rsidP="009139A6">
      <w:pPr>
        <w:pStyle w:val="NoSpacing"/>
        <w:rPr>
          <w:rFonts w:cs="Times New Roman"/>
          <w:szCs w:val="24"/>
        </w:rPr>
      </w:pPr>
    </w:p>
    <w:p w14:paraId="588B71EF" w14:textId="77777777" w:rsidR="003E13E5" w:rsidRDefault="003E13E5" w:rsidP="009139A6">
      <w:pPr>
        <w:pStyle w:val="NoSpacing"/>
        <w:rPr>
          <w:rFonts w:cs="Times New Roman"/>
          <w:szCs w:val="24"/>
        </w:rPr>
      </w:pPr>
    </w:p>
    <w:p w14:paraId="7EF56407" w14:textId="552D057B" w:rsidR="003E13E5" w:rsidRDefault="003E13E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Jun.1444</w:t>
      </w:r>
      <w:r>
        <w:rPr>
          <w:rFonts w:cs="Times New Roman"/>
          <w:szCs w:val="24"/>
        </w:rPr>
        <w:tab/>
        <w:t>He was ordained subdeacon, by letters dimissory.</w:t>
      </w:r>
    </w:p>
    <w:p w14:paraId="5313711D" w14:textId="77777777" w:rsidR="003E13E5" w:rsidRDefault="003E13E5" w:rsidP="003E13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2BE74F1C" w14:textId="77777777" w:rsidR="003E13E5" w:rsidRDefault="003E13E5" w:rsidP="003E13E5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G.R. Dunstan pub. by The Canterbury and York Society 1971 p.197)</w:t>
      </w:r>
    </w:p>
    <w:p w14:paraId="195D0448" w14:textId="77777777" w:rsidR="00937A53" w:rsidRDefault="00937A53" w:rsidP="00937A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Sep.1444</w:t>
      </w:r>
      <w:r>
        <w:rPr>
          <w:rFonts w:cs="Times New Roman"/>
          <w:szCs w:val="24"/>
        </w:rPr>
        <w:tab/>
        <w:t>He was ordained deacon in the chapel of the manor of Radwey.</w:t>
      </w:r>
    </w:p>
    <w:p w14:paraId="2079EC77" w14:textId="77777777" w:rsidR="00937A53" w:rsidRDefault="00937A53" w:rsidP="00937A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00714E73" w14:textId="77777777" w:rsidR="00937A53" w:rsidRDefault="00937A53" w:rsidP="00937A53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ed.G.R. Dunstan pub. by The Canterbury and York Society 1971 p.199)</w:t>
      </w:r>
    </w:p>
    <w:p w14:paraId="6B06F7C4" w14:textId="77777777" w:rsidR="00D53530" w:rsidRDefault="00D53530" w:rsidP="00D535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Dec.1444</w:t>
      </w:r>
      <w:r>
        <w:rPr>
          <w:rFonts w:cs="Times New Roman"/>
          <w:szCs w:val="24"/>
        </w:rPr>
        <w:tab/>
        <w:t>He was ordained priest in the parochial church of Chudleigh, Devon.</w:t>
      </w:r>
    </w:p>
    <w:p w14:paraId="055BF7F1" w14:textId="77777777" w:rsidR="00D53530" w:rsidRDefault="00D53530" w:rsidP="00D535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37E1C31D" w14:textId="6A6F0811" w:rsidR="00D53530" w:rsidRDefault="00D53530" w:rsidP="00D53530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 G.R. Dunstan pub. by The Canterbury and York Society 1971 p.201)</w:t>
      </w:r>
    </w:p>
    <w:p w14:paraId="3258F287" w14:textId="77777777" w:rsidR="00937A53" w:rsidRDefault="00937A53" w:rsidP="00937A53">
      <w:pPr>
        <w:pStyle w:val="NoSpacing"/>
        <w:rPr>
          <w:rFonts w:cs="Times New Roman"/>
          <w:szCs w:val="24"/>
        </w:rPr>
      </w:pPr>
    </w:p>
    <w:p w14:paraId="7352DA21" w14:textId="7B955F84" w:rsidR="003E13E5" w:rsidRDefault="003E13E5" w:rsidP="009139A6">
      <w:pPr>
        <w:pStyle w:val="NoSpacing"/>
        <w:rPr>
          <w:rFonts w:cs="Times New Roman"/>
          <w:szCs w:val="24"/>
        </w:rPr>
      </w:pPr>
    </w:p>
    <w:p w14:paraId="57F8D396" w14:textId="41B4243D" w:rsidR="00937A53" w:rsidRDefault="00937A5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December 2024</w:t>
      </w:r>
    </w:p>
    <w:p w14:paraId="0072B92F" w14:textId="60B3A6BD" w:rsidR="00D53530" w:rsidRDefault="00D5353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June 2025</w:t>
      </w:r>
    </w:p>
    <w:p w14:paraId="2896E698" w14:textId="77777777" w:rsidR="00937A53" w:rsidRPr="003E13E5" w:rsidRDefault="00937A53" w:rsidP="009139A6">
      <w:pPr>
        <w:pStyle w:val="NoSpacing"/>
        <w:rPr>
          <w:rFonts w:cs="Times New Roman"/>
          <w:szCs w:val="24"/>
        </w:rPr>
      </w:pPr>
    </w:p>
    <w:sectPr w:rsidR="00937A53" w:rsidRPr="003E13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94ADC" w14:textId="77777777" w:rsidR="003E13E5" w:rsidRDefault="003E13E5" w:rsidP="009139A6">
      <w:r>
        <w:separator/>
      </w:r>
    </w:p>
  </w:endnote>
  <w:endnote w:type="continuationSeparator" w:id="0">
    <w:p w14:paraId="59164B90" w14:textId="77777777" w:rsidR="003E13E5" w:rsidRDefault="003E13E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C95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7782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CD4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D3BFB" w14:textId="77777777" w:rsidR="003E13E5" w:rsidRDefault="003E13E5" w:rsidP="009139A6">
      <w:r>
        <w:separator/>
      </w:r>
    </w:p>
  </w:footnote>
  <w:footnote w:type="continuationSeparator" w:id="0">
    <w:p w14:paraId="26A42DF2" w14:textId="77777777" w:rsidR="003E13E5" w:rsidRDefault="003E13E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D7F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49A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7F4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3E5"/>
    <w:rsid w:val="000666E0"/>
    <w:rsid w:val="002510B7"/>
    <w:rsid w:val="003E13E5"/>
    <w:rsid w:val="00560E0F"/>
    <w:rsid w:val="005C130B"/>
    <w:rsid w:val="00826F5C"/>
    <w:rsid w:val="009139A6"/>
    <w:rsid w:val="00937A53"/>
    <w:rsid w:val="009448BB"/>
    <w:rsid w:val="00947624"/>
    <w:rsid w:val="00A3176C"/>
    <w:rsid w:val="00AE65F8"/>
    <w:rsid w:val="00BA00AB"/>
    <w:rsid w:val="00CB4ED9"/>
    <w:rsid w:val="00D53530"/>
    <w:rsid w:val="00EB3209"/>
    <w:rsid w:val="00F41096"/>
    <w:rsid w:val="00F5287F"/>
    <w:rsid w:val="00F8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10575"/>
  <w15:chartTrackingRefBased/>
  <w15:docId w15:val="{11DAF137-7877-4231-8429-349076B97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12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2023-11-11T11:39:00Z</dcterms:created>
  <dcterms:modified xsi:type="dcterms:W3CDTF">2025-06-17T11:48:00Z</dcterms:modified>
</cp:coreProperties>
</file>